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38A" w:rsidRDefault="009A338A" w:rsidP="00896F47"/>
    <w:p w:rsidR="00896F47" w:rsidRDefault="00896F47" w:rsidP="00896F47"/>
    <w:p w:rsidR="00076719" w:rsidRDefault="00076719" w:rsidP="00896F47"/>
    <w:p w:rsidR="00896F47" w:rsidRDefault="00896F47" w:rsidP="00896F47">
      <w:pPr>
        <w:jc w:val="center"/>
        <w:rPr>
          <w:rFonts w:ascii="Tahoma" w:hAnsi="Tahoma" w:cs="Tahoma"/>
          <w:b/>
          <w:sz w:val="44"/>
          <w:szCs w:val="44"/>
        </w:rPr>
      </w:pPr>
      <w:r w:rsidRPr="00AA573F">
        <w:rPr>
          <w:rFonts w:ascii="Tahoma" w:hAnsi="Tahoma" w:cs="Tahoma"/>
          <w:b/>
          <w:sz w:val="44"/>
          <w:szCs w:val="44"/>
        </w:rPr>
        <w:t>CONVOCAÇÃO</w:t>
      </w:r>
    </w:p>
    <w:p w:rsidR="00AA573F" w:rsidRPr="00AA573F" w:rsidRDefault="00AA573F" w:rsidP="00896F47">
      <w:pPr>
        <w:jc w:val="center"/>
        <w:rPr>
          <w:rFonts w:ascii="Tahoma" w:hAnsi="Tahoma" w:cs="Tahoma"/>
          <w:b/>
          <w:sz w:val="44"/>
          <w:szCs w:val="44"/>
        </w:rPr>
      </w:pPr>
    </w:p>
    <w:p w:rsidR="00896F47" w:rsidRDefault="000C15C6" w:rsidP="00AA573F">
      <w:pPr>
        <w:pStyle w:val="Recuodecorpodetexto2"/>
        <w:spacing w:line="360" w:lineRule="auto"/>
        <w:ind w:left="0" w:right="-392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De ordem do Deputado Chico Vigilante, presidente da Comissão de Defesa do Consumidor, convocamos os membros desta Comissão para a </w:t>
      </w:r>
      <w:r w:rsidR="00F56780">
        <w:rPr>
          <w:rFonts w:ascii="Tahoma" w:hAnsi="Tahoma" w:cs="Tahoma"/>
          <w:sz w:val="24"/>
          <w:szCs w:val="24"/>
        </w:rPr>
        <w:t>2</w:t>
      </w:r>
      <w:bookmarkStart w:id="0" w:name="_GoBack"/>
      <w:bookmarkEnd w:id="0"/>
      <w:r>
        <w:rPr>
          <w:rFonts w:ascii="Tahoma" w:hAnsi="Tahoma" w:cs="Tahoma"/>
          <w:sz w:val="24"/>
          <w:szCs w:val="24"/>
        </w:rPr>
        <w:t xml:space="preserve">ª Reunião </w:t>
      </w:r>
      <w:r w:rsidR="00865546">
        <w:rPr>
          <w:rFonts w:ascii="Tahoma" w:hAnsi="Tahoma" w:cs="Tahoma"/>
          <w:sz w:val="24"/>
          <w:szCs w:val="24"/>
        </w:rPr>
        <w:t>O</w:t>
      </w:r>
      <w:r>
        <w:rPr>
          <w:rFonts w:ascii="Tahoma" w:hAnsi="Tahoma" w:cs="Tahoma"/>
          <w:sz w:val="24"/>
          <w:szCs w:val="24"/>
        </w:rPr>
        <w:t xml:space="preserve">rdinária, a realizar-se no dia </w:t>
      </w:r>
      <w:r w:rsidR="00DD08A8">
        <w:rPr>
          <w:rFonts w:ascii="Tahoma" w:hAnsi="Tahoma" w:cs="Tahoma"/>
          <w:sz w:val="24"/>
          <w:szCs w:val="24"/>
        </w:rPr>
        <w:t>27</w:t>
      </w:r>
      <w:r>
        <w:rPr>
          <w:rFonts w:ascii="Tahoma" w:hAnsi="Tahoma" w:cs="Tahoma"/>
          <w:sz w:val="24"/>
          <w:szCs w:val="24"/>
        </w:rPr>
        <w:t xml:space="preserve"> de </w:t>
      </w:r>
      <w:r w:rsidR="008655AD">
        <w:rPr>
          <w:rFonts w:ascii="Tahoma" w:hAnsi="Tahoma" w:cs="Tahoma"/>
          <w:sz w:val="24"/>
          <w:szCs w:val="24"/>
        </w:rPr>
        <w:t>abril de 2017</w:t>
      </w:r>
      <w:r>
        <w:rPr>
          <w:rFonts w:ascii="Tahoma" w:hAnsi="Tahoma" w:cs="Tahoma"/>
          <w:sz w:val="24"/>
          <w:szCs w:val="24"/>
        </w:rPr>
        <w:t xml:space="preserve">, </w:t>
      </w:r>
      <w:r w:rsidR="001F0B3E">
        <w:rPr>
          <w:rFonts w:ascii="Tahoma" w:hAnsi="Tahoma" w:cs="Tahoma"/>
          <w:sz w:val="24"/>
          <w:szCs w:val="24"/>
        </w:rPr>
        <w:t>quinta-feira</w:t>
      </w:r>
      <w:r>
        <w:rPr>
          <w:rFonts w:ascii="Tahoma" w:hAnsi="Tahoma" w:cs="Tahoma"/>
          <w:sz w:val="24"/>
          <w:szCs w:val="24"/>
        </w:rPr>
        <w:t>, às 1</w:t>
      </w:r>
      <w:r w:rsidR="008655AD">
        <w:rPr>
          <w:rFonts w:ascii="Tahoma" w:hAnsi="Tahoma" w:cs="Tahoma"/>
          <w:sz w:val="24"/>
          <w:szCs w:val="24"/>
        </w:rPr>
        <w:t>0</w:t>
      </w:r>
      <w:r>
        <w:rPr>
          <w:rFonts w:ascii="Tahoma" w:hAnsi="Tahoma" w:cs="Tahoma"/>
          <w:sz w:val="24"/>
          <w:szCs w:val="24"/>
        </w:rPr>
        <w:t>h,</w:t>
      </w:r>
      <w:r w:rsidR="007D492D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na sala de reuniões das comissões.</w:t>
      </w:r>
    </w:p>
    <w:p w:rsidR="007D492D" w:rsidRDefault="007D492D" w:rsidP="00AA573F">
      <w:pPr>
        <w:pStyle w:val="Recuodecorpodetexto2"/>
        <w:spacing w:line="360" w:lineRule="auto"/>
        <w:ind w:left="0" w:right="-392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Solicita ainda o presidente que, na impossibilidade de comparecimento </w:t>
      </w:r>
      <w:proofErr w:type="gramStart"/>
      <w:r>
        <w:rPr>
          <w:rFonts w:ascii="Tahoma" w:hAnsi="Tahoma" w:cs="Tahoma"/>
          <w:sz w:val="24"/>
          <w:szCs w:val="24"/>
        </w:rPr>
        <w:t>do(</w:t>
      </w:r>
      <w:proofErr w:type="gramEnd"/>
      <w:r>
        <w:rPr>
          <w:rFonts w:ascii="Tahoma" w:hAnsi="Tahoma" w:cs="Tahoma"/>
          <w:sz w:val="24"/>
          <w:szCs w:val="24"/>
        </w:rPr>
        <w:t>a)</w:t>
      </w:r>
      <w:r w:rsidR="00B90FD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titular, seja providenciada a presença do(a)</w:t>
      </w:r>
      <w:r w:rsidR="00B90FD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respectivo(a) suplente.</w:t>
      </w:r>
    </w:p>
    <w:p w:rsidR="007D492D" w:rsidRDefault="007D492D" w:rsidP="00AA573F">
      <w:pPr>
        <w:pStyle w:val="Recuodecorpodetexto2"/>
        <w:spacing w:line="360" w:lineRule="auto"/>
        <w:ind w:left="0" w:right="-392"/>
        <w:rPr>
          <w:rFonts w:ascii="Tahoma" w:hAnsi="Tahoma" w:cs="Tahoma"/>
          <w:sz w:val="24"/>
          <w:szCs w:val="24"/>
        </w:rPr>
      </w:pPr>
    </w:p>
    <w:p w:rsidR="002479F3" w:rsidRDefault="002479F3" w:rsidP="00AA573F">
      <w:pPr>
        <w:pStyle w:val="Recuodecorpodetexto2"/>
        <w:spacing w:line="360" w:lineRule="auto"/>
        <w:ind w:left="0" w:right="-392"/>
        <w:rPr>
          <w:rFonts w:ascii="Tahoma" w:hAnsi="Tahoma" w:cs="Tahoma"/>
          <w:sz w:val="24"/>
          <w:szCs w:val="24"/>
        </w:rPr>
      </w:pPr>
    </w:p>
    <w:p w:rsidR="00992A3B" w:rsidRDefault="00992A3B" w:rsidP="00AA573F">
      <w:pPr>
        <w:pStyle w:val="Recuodecorpodetexto2"/>
        <w:spacing w:line="360" w:lineRule="auto"/>
        <w:ind w:left="0" w:right="-392"/>
        <w:rPr>
          <w:rFonts w:ascii="Tahoma" w:hAnsi="Tahoma" w:cs="Tahoma"/>
          <w:sz w:val="24"/>
          <w:szCs w:val="24"/>
        </w:rPr>
      </w:pPr>
    </w:p>
    <w:p w:rsidR="007D492D" w:rsidRDefault="007D492D" w:rsidP="00AA573F">
      <w:pPr>
        <w:pStyle w:val="Recuodecorpodetexto2"/>
        <w:spacing w:line="360" w:lineRule="auto"/>
        <w:ind w:left="0" w:right="-392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="00C67220">
        <w:rPr>
          <w:rFonts w:ascii="Tahoma" w:hAnsi="Tahoma" w:cs="Tahoma"/>
          <w:sz w:val="24"/>
          <w:szCs w:val="24"/>
        </w:rPr>
        <w:t xml:space="preserve">  </w:t>
      </w:r>
      <w:r w:rsidR="00372EC8">
        <w:rPr>
          <w:rFonts w:ascii="Tahoma" w:hAnsi="Tahoma" w:cs="Tahoma"/>
          <w:sz w:val="24"/>
          <w:szCs w:val="24"/>
        </w:rPr>
        <w:t xml:space="preserve"> </w:t>
      </w:r>
      <w:r w:rsidR="00AA5398">
        <w:rPr>
          <w:rFonts w:ascii="Tahoma" w:hAnsi="Tahoma" w:cs="Tahoma"/>
          <w:sz w:val="24"/>
          <w:szCs w:val="24"/>
        </w:rPr>
        <w:t xml:space="preserve">Brasília, </w:t>
      </w:r>
      <w:r w:rsidR="00DD08A8">
        <w:rPr>
          <w:rFonts w:ascii="Tahoma" w:hAnsi="Tahoma" w:cs="Tahoma"/>
          <w:sz w:val="24"/>
          <w:szCs w:val="24"/>
        </w:rPr>
        <w:t>24</w:t>
      </w:r>
      <w:r w:rsidR="009C6704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de </w:t>
      </w:r>
      <w:r w:rsidR="008655AD">
        <w:rPr>
          <w:rFonts w:ascii="Tahoma" w:hAnsi="Tahoma" w:cs="Tahoma"/>
          <w:sz w:val="24"/>
          <w:szCs w:val="24"/>
        </w:rPr>
        <w:t>abril de 2017</w:t>
      </w:r>
      <w:r>
        <w:rPr>
          <w:rFonts w:ascii="Tahoma" w:hAnsi="Tahoma" w:cs="Tahoma"/>
          <w:sz w:val="24"/>
          <w:szCs w:val="24"/>
        </w:rPr>
        <w:t>.</w:t>
      </w:r>
    </w:p>
    <w:p w:rsidR="002479F3" w:rsidRDefault="002479F3" w:rsidP="00992A3B">
      <w:pPr>
        <w:pStyle w:val="Recuodecorpodetexto2"/>
        <w:spacing w:line="360" w:lineRule="auto"/>
        <w:ind w:left="0" w:right="566"/>
        <w:rPr>
          <w:rFonts w:ascii="Tahoma" w:hAnsi="Tahoma" w:cs="Tahoma"/>
          <w:sz w:val="24"/>
          <w:szCs w:val="24"/>
        </w:rPr>
      </w:pPr>
    </w:p>
    <w:p w:rsidR="002479F3" w:rsidRDefault="002479F3" w:rsidP="00992A3B">
      <w:pPr>
        <w:pStyle w:val="Recuodecorpodetexto2"/>
        <w:spacing w:line="360" w:lineRule="auto"/>
        <w:ind w:left="0" w:right="566"/>
        <w:rPr>
          <w:rFonts w:ascii="Tahoma" w:hAnsi="Tahoma" w:cs="Tahoma"/>
          <w:sz w:val="24"/>
          <w:szCs w:val="24"/>
        </w:rPr>
      </w:pPr>
    </w:p>
    <w:p w:rsidR="00565BF1" w:rsidRDefault="00565BF1" w:rsidP="00992A3B">
      <w:pPr>
        <w:pStyle w:val="Recuodecorpodetexto2"/>
        <w:spacing w:line="360" w:lineRule="auto"/>
        <w:ind w:left="0" w:right="566"/>
        <w:rPr>
          <w:rFonts w:ascii="Tahoma" w:hAnsi="Tahoma" w:cs="Tahoma"/>
          <w:sz w:val="24"/>
          <w:szCs w:val="24"/>
        </w:rPr>
      </w:pPr>
    </w:p>
    <w:p w:rsidR="00565BF1" w:rsidRDefault="00565BF1" w:rsidP="00992A3B">
      <w:pPr>
        <w:pStyle w:val="Recuodecorpodetexto2"/>
        <w:spacing w:line="360" w:lineRule="auto"/>
        <w:ind w:left="0" w:right="566"/>
        <w:rPr>
          <w:rFonts w:ascii="Tahoma" w:hAnsi="Tahoma" w:cs="Tahoma"/>
          <w:sz w:val="24"/>
          <w:szCs w:val="24"/>
        </w:rPr>
      </w:pPr>
    </w:p>
    <w:p w:rsidR="00565BF1" w:rsidRDefault="00565BF1" w:rsidP="00992A3B">
      <w:pPr>
        <w:pStyle w:val="Recuodecorpodetexto2"/>
        <w:spacing w:line="360" w:lineRule="auto"/>
        <w:ind w:left="0" w:right="566"/>
        <w:rPr>
          <w:rFonts w:ascii="Tahoma" w:hAnsi="Tahoma" w:cs="Tahoma"/>
          <w:sz w:val="24"/>
          <w:szCs w:val="24"/>
        </w:rPr>
      </w:pPr>
    </w:p>
    <w:p w:rsidR="00C67220" w:rsidRPr="001E5725" w:rsidRDefault="00C67220" w:rsidP="00C67220">
      <w:pPr>
        <w:spacing w:after="0"/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Jeansley</w:t>
      </w:r>
      <w:proofErr w:type="spellEnd"/>
      <w:r>
        <w:rPr>
          <w:b/>
          <w:i/>
          <w:sz w:val="28"/>
          <w:szCs w:val="28"/>
        </w:rPr>
        <w:t xml:space="preserve"> Lima</w:t>
      </w:r>
    </w:p>
    <w:p w:rsidR="00C67220" w:rsidRPr="006D6B2F" w:rsidRDefault="00C67220" w:rsidP="00C67220">
      <w:pPr>
        <w:spacing w:after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Secretário</w:t>
      </w:r>
      <w:r w:rsidRPr="006D6B2F">
        <w:rPr>
          <w:i/>
          <w:sz w:val="24"/>
          <w:szCs w:val="24"/>
        </w:rPr>
        <w:t xml:space="preserve"> da Comissão de Defesa do Consumidor</w:t>
      </w:r>
    </w:p>
    <w:p w:rsidR="00C67220" w:rsidRPr="004772EF" w:rsidRDefault="00C67220" w:rsidP="00C67220">
      <w:pPr>
        <w:spacing w:after="0"/>
        <w:jc w:val="center"/>
        <w:rPr>
          <w:i/>
          <w:sz w:val="20"/>
          <w:szCs w:val="20"/>
        </w:rPr>
      </w:pPr>
      <w:r w:rsidRPr="004772EF">
        <w:rPr>
          <w:i/>
          <w:sz w:val="20"/>
          <w:szCs w:val="20"/>
        </w:rPr>
        <w:t>Matrícula 21098</w:t>
      </w:r>
    </w:p>
    <w:p w:rsidR="00DA312C" w:rsidRPr="00DA312C" w:rsidRDefault="00DA312C" w:rsidP="00DA312C">
      <w:pPr>
        <w:tabs>
          <w:tab w:val="left" w:pos="426"/>
        </w:tabs>
        <w:spacing w:line="240" w:lineRule="auto"/>
        <w:ind w:left="1080"/>
        <w:jc w:val="both"/>
        <w:rPr>
          <w:rFonts w:ascii="Tahoma" w:hAnsi="Tahoma" w:cs="Tahoma"/>
          <w:color w:val="000000"/>
          <w:sz w:val="28"/>
          <w:szCs w:val="28"/>
        </w:rPr>
      </w:pPr>
    </w:p>
    <w:p w:rsidR="00896F47" w:rsidRDefault="00896F47" w:rsidP="00B90FDC">
      <w:pPr>
        <w:ind w:left="-709"/>
        <w:rPr>
          <w:sz w:val="24"/>
        </w:rPr>
      </w:pPr>
    </w:p>
    <w:p w:rsidR="00896F47" w:rsidRPr="00896F47" w:rsidRDefault="00896F47" w:rsidP="00896F47"/>
    <w:sectPr w:rsidR="00896F47" w:rsidRPr="00896F47" w:rsidSect="002F22D4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226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BF1" w:rsidRDefault="00A80BF1" w:rsidP="00BB4A02">
      <w:pPr>
        <w:spacing w:after="0" w:line="240" w:lineRule="auto"/>
      </w:pPr>
      <w:r>
        <w:separator/>
      </w:r>
    </w:p>
  </w:endnote>
  <w:endnote w:type="continuationSeparator" w:id="0">
    <w:p w:rsidR="00A80BF1" w:rsidRDefault="00A80BF1" w:rsidP="00BB4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6EF" w:rsidRDefault="00C126EF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99B963" wp14:editId="5969CF99">
              <wp:simplePos x="0" y="0"/>
              <wp:positionH relativeFrom="column">
                <wp:posOffset>635</wp:posOffset>
              </wp:positionH>
              <wp:positionV relativeFrom="paragraph">
                <wp:posOffset>-58420</wp:posOffset>
              </wp:positionV>
              <wp:extent cx="5758815" cy="457200"/>
              <wp:effectExtent l="0" t="0" r="0" b="0"/>
              <wp:wrapNone/>
              <wp:docPr id="2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8815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6EF" w:rsidRPr="00A676C3" w:rsidRDefault="00C126EF" w:rsidP="00500448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A676C3">
                            <w:rPr>
                              <w:sz w:val="18"/>
                              <w:szCs w:val="18"/>
                            </w:rPr>
                            <w:t>Praça Municipal – Quadra 2 – Lote 5 – CEP 70094-902 — Brasília-DF – Tel. (61) 3348-8000</w:t>
                          </w:r>
                        </w:p>
                        <w:p w:rsidR="00C126EF" w:rsidRPr="007971F7" w:rsidRDefault="00C126EF" w:rsidP="00500448">
                          <w:pPr>
                            <w:spacing w:after="0" w:line="240" w:lineRule="auto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www.cl.df.gov.br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99B963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.05pt;margin-top:-4.6pt;width:453.4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" stroked="f">
              <v:textbox inset="0,0,0,0">
                <w:txbxContent>
                  <w:p w:rsidR="00C126EF" w:rsidRPr="00A676C3" w:rsidRDefault="00C126EF" w:rsidP="00500448">
                    <w:pPr>
                      <w:spacing w:after="0" w:line="240" w:lineRule="auto"/>
                      <w:jc w:val="center"/>
                      <w:rPr>
                        <w:sz w:val="18"/>
                        <w:szCs w:val="18"/>
                      </w:rPr>
                    </w:pPr>
                    <w:r w:rsidRPr="00A676C3">
                      <w:rPr>
                        <w:sz w:val="18"/>
                        <w:szCs w:val="18"/>
                      </w:rPr>
                      <w:t>Praça Municipal – Quadra 2 – Lote 5 – CEP 70094-902 — Brasília-DF – Tel. (61) 3348-8000</w:t>
                    </w:r>
                  </w:p>
                  <w:p w:rsidR="00C126EF" w:rsidRPr="007971F7" w:rsidRDefault="00C126EF" w:rsidP="00500448">
                    <w:pPr>
                      <w:spacing w:after="0" w:line="240" w:lineRule="auto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www.cl.df.gov.br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69504" behindDoc="0" locked="0" layoutInCell="1" allowOverlap="1" wp14:anchorId="4B4E091B" wp14:editId="0BC03990">
              <wp:simplePos x="0" y="0"/>
              <wp:positionH relativeFrom="column">
                <wp:posOffset>635</wp:posOffset>
              </wp:positionH>
              <wp:positionV relativeFrom="paragraph">
                <wp:posOffset>-58421</wp:posOffset>
              </wp:positionV>
              <wp:extent cx="5758815" cy="0"/>
              <wp:effectExtent l="0" t="0" r="13335" b="19050"/>
              <wp:wrapNone/>
              <wp:docPr id="1" name="AutoShap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881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4A4C6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5" o:spid="_x0000_s1026" type="#_x0000_t32" style="position:absolute;margin-left:.05pt;margin-top:-4.6pt;width:453.45pt;height:0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BF1" w:rsidRDefault="00A80BF1" w:rsidP="00BB4A02">
      <w:pPr>
        <w:spacing w:after="0" w:line="240" w:lineRule="auto"/>
      </w:pPr>
      <w:r>
        <w:separator/>
      </w:r>
    </w:p>
  </w:footnote>
  <w:footnote w:type="continuationSeparator" w:id="0">
    <w:p w:rsidR="00A80BF1" w:rsidRDefault="00A80BF1" w:rsidP="00BB4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6EF" w:rsidRDefault="00F56780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742731" o:spid="_x0000_s2066" type="#_x0000_t75" style="position:absolute;margin-left:0;margin-top:0;width:453.45pt;height:68.85pt;z-index:-251650048;mso-position-horizontal:center;mso-position-horizontal-relative:margin;mso-position-vertical:center;mso-position-vertical-relative:margin" o:allowincell="f">
          <v:imagedata r:id="rId1" o:title="teste papel de carta cldf - logos nas extremidades"/>
          <w10:wrap anchorx="margin" anchory="margin"/>
        </v:shape>
      </w:pict>
    </w:r>
    <w:r>
      <w:rPr>
        <w:noProof/>
      </w:rPr>
      <w:pict>
        <v:shape id="WordPictureWatermark93396005" o:spid="_x0000_s2058" type="#_x0000_t75" style="position:absolute;margin-left:0;margin-top:0;width:443.6pt;height:671.35pt;z-index:-251652096;mso-position-horizontal:center;mso-position-horizontal-relative:margin;mso-position-vertical:center;mso-position-vertical-relative:margin" o:allowincell="f">
          <v:imagedata r:id="rId2" o:title="teste papel de carta cldf - lado esquerdo"/>
          <w10:wrap anchorx="margin" anchory="margin"/>
        </v:shape>
      </w:pict>
    </w:r>
    <w:r>
      <w:rPr>
        <w:noProof/>
      </w:rPr>
      <w:pict>
        <v:shape id="WordPictureWatermark92243002" o:spid="_x0000_s2053" type="#_x0000_t75" style="position:absolute;margin-left:0;margin-top:0;width:424.95pt;height:642.8pt;z-index:-251657216;mso-position-horizontal:center;mso-position-horizontal-relative:margin;mso-position-vertical:center;mso-position-vertical-relative:margin" o:allowincell="f">
          <v:imagedata r:id="rId3" o:title="teste papel de carta cldf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6EF" w:rsidRDefault="00C126EF">
    <w:pPr>
      <w:pStyle w:val="Cabealho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70528" behindDoc="0" locked="0" layoutInCell="1" allowOverlap="1" wp14:anchorId="6D959747" wp14:editId="1ED969F1">
              <wp:simplePos x="0" y="0"/>
              <wp:positionH relativeFrom="column">
                <wp:posOffset>635</wp:posOffset>
              </wp:positionH>
              <wp:positionV relativeFrom="paragraph">
                <wp:posOffset>890269</wp:posOffset>
              </wp:positionV>
              <wp:extent cx="5758815" cy="0"/>
              <wp:effectExtent l="0" t="0" r="13335" b="19050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881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DF4FA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.05pt;margin-top:70.1pt;width:453.45pt;height:0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HJF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5C212CD" wp14:editId="51580A8E">
              <wp:simplePos x="0" y="0"/>
              <wp:positionH relativeFrom="column">
                <wp:posOffset>741680</wp:posOffset>
              </wp:positionH>
              <wp:positionV relativeFrom="paragraph">
                <wp:posOffset>15875</wp:posOffset>
              </wp:positionV>
              <wp:extent cx="4401820" cy="824230"/>
              <wp:effectExtent l="0" t="0" r="0" b="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01820" cy="824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6EF" w:rsidRDefault="00C126EF" w:rsidP="00A676C3">
                          <w:pPr>
                            <w:spacing w:before="40" w:after="0" w:line="240" w:lineRule="auto"/>
                            <w:jc w:val="center"/>
                            <w:rPr>
                              <w:rFonts w:ascii="Tahoma" w:hAnsi="Tahoma" w:cs="Tahoma"/>
                              <w:b/>
                              <w:sz w:val="24"/>
                              <w:szCs w:val="24"/>
                            </w:rPr>
                          </w:pPr>
                          <w:r w:rsidRPr="001376AE">
                            <w:rPr>
                              <w:rFonts w:ascii="Tahoma" w:hAnsi="Tahoma" w:cs="Tahoma"/>
                              <w:b/>
                              <w:sz w:val="24"/>
                              <w:szCs w:val="24"/>
                            </w:rPr>
                            <w:t>CÂMARA LEGISLATIVA DO DISTRITO FEDERAL</w:t>
                          </w:r>
                        </w:p>
                        <w:p w:rsidR="00C126EF" w:rsidRPr="00A317F0" w:rsidRDefault="00C126EF" w:rsidP="00A676C3">
                          <w:pPr>
                            <w:spacing w:before="40" w:after="0" w:line="240" w:lineRule="auto"/>
                            <w:jc w:val="center"/>
                            <w:rPr>
                              <w:rFonts w:ascii="Tahoma" w:hAnsi="Tahoma" w:cs="Tahoma"/>
                              <w:b/>
                              <w:sz w:val="20"/>
                              <w:szCs w:val="20"/>
                            </w:rPr>
                          </w:pPr>
                        </w:p>
                        <w:p w:rsidR="00C126EF" w:rsidRDefault="00C126EF" w:rsidP="00A676C3">
                          <w:pPr>
                            <w:spacing w:before="40" w:after="0" w:line="240" w:lineRule="auto"/>
                            <w:jc w:val="center"/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t>Comissão de Defesa do Consumidor</w:t>
                          </w:r>
                          <w:r w:rsidR="008824D1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t xml:space="preserve"> - CDC</w:t>
                          </w:r>
                        </w:p>
                        <w:p w:rsidR="00C126EF" w:rsidRPr="00A317F0" w:rsidRDefault="00C126EF" w:rsidP="00A676C3">
                          <w:pPr>
                            <w:spacing w:before="40" w:after="0" w:line="240" w:lineRule="auto"/>
                            <w:jc w:val="center"/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C212CD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8.4pt;margin-top:1.25pt;width:346.6pt;height:6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" stroked="f">
              <v:textbox inset="0,0,0,0">
                <w:txbxContent>
                  <w:p w:rsidR="00C126EF" w:rsidRDefault="00C126EF" w:rsidP="00A676C3">
                    <w:pPr>
                      <w:spacing w:before="40" w:after="0" w:line="240" w:lineRule="auto"/>
                      <w:jc w:val="center"/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 w:rsidRPr="001376AE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CÂMARA LEGISLATIVA DO DISTRITO FEDERAL</w:t>
                    </w:r>
                  </w:p>
                  <w:p w:rsidR="00C126EF" w:rsidRPr="00A317F0" w:rsidRDefault="00C126EF" w:rsidP="00A676C3">
                    <w:pPr>
                      <w:spacing w:before="40" w:after="0" w:line="240" w:lineRule="auto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  <w:p w:rsidR="00C126EF" w:rsidRDefault="00C126EF" w:rsidP="00A676C3">
                    <w:pPr>
                      <w:spacing w:before="40" w:after="0" w:line="240" w:lineRule="auto"/>
                      <w:jc w:val="center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Comissão de Defesa do Consumidor</w:t>
                    </w:r>
                    <w:r w:rsidR="008824D1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- CDC</w:t>
                    </w:r>
                  </w:p>
                  <w:p w:rsidR="00C126EF" w:rsidRPr="00A317F0" w:rsidRDefault="00C126EF" w:rsidP="00A676C3">
                    <w:pPr>
                      <w:spacing w:before="40" w:after="0" w:line="240" w:lineRule="auto"/>
                      <w:jc w:val="center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F56780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742732" o:spid="_x0000_s2067" type="#_x0000_t75" style="position:absolute;margin-left:.05pt;margin-top:-76.7pt;width:453.45pt;height:68.85pt;z-index:-251649024;mso-position-horizontal-relative:margin;mso-position-vertical-relative:margin" o:allowincell="f">
          <v:imagedata r:id="rId1" o:title="teste papel de carta cldf - logos nas extremidade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6EF" w:rsidRDefault="00F56780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742730" o:spid="_x0000_s2065" type="#_x0000_t75" style="position:absolute;margin-left:0;margin-top:0;width:453.45pt;height:68.85pt;z-index:-251651072;mso-position-horizontal:center;mso-position-horizontal-relative:margin;mso-position-vertical:center;mso-position-vertical-relative:margin" o:allowincell="f">
          <v:imagedata r:id="rId1" o:title="teste papel de carta cldf - logos nas extremidades"/>
          <w10:wrap anchorx="margin" anchory="margin"/>
        </v:shape>
      </w:pict>
    </w:r>
    <w:r>
      <w:rPr>
        <w:noProof/>
      </w:rPr>
      <w:pict>
        <v:shape id="WordPictureWatermark93396004" o:spid="_x0000_s2057" type="#_x0000_t75" style="position:absolute;margin-left:0;margin-top:0;width:443.6pt;height:671.35pt;z-index:-251653120;mso-position-horizontal:center;mso-position-horizontal-relative:margin;mso-position-vertical:center;mso-position-vertical-relative:margin" o:allowincell="f">
          <v:imagedata r:id="rId2" o:title="teste papel de carta cldf - lado esquerdo"/>
          <w10:wrap anchorx="margin" anchory="margin"/>
        </v:shape>
      </w:pict>
    </w:r>
    <w:r>
      <w:rPr>
        <w:noProof/>
      </w:rPr>
      <w:pict>
        <v:shape id="WordPictureWatermark92243001" o:spid="_x0000_s2052" type="#_x0000_t75" style="position:absolute;margin-left:0;margin-top:0;width:424.95pt;height:642.8pt;z-index:-251658240;mso-position-horizontal:center;mso-position-horizontal-relative:margin;mso-position-vertical:center;mso-position-vertical-relative:margin" o:allowincell="f">
          <v:imagedata r:id="rId3" o:title="teste papel de carta cldf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401656"/>
    <w:multiLevelType w:val="hybridMultilevel"/>
    <w:tmpl w:val="4FCA7162"/>
    <w:lvl w:ilvl="0" w:tplc="D2DCCA5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73" w:hanging="360"/>
      </w:pPr>
    </w:lvl>
    <w:lvl w:ilvl="2" w:tplc="0416001B" w:tentative="1">
      <w:start w:val="1"/>
      <w:numFmt w:val="lowerRoman"/>
      <w:lvlText w:val="%3."/>
      <w:lvlJc w:val="right"/>
      <w:pPr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61AB1881"/>
    <w:multiLevelType w:val="hybridMultilevel"/>
    <w:tmpl w:val="330EEAD4"/>
    <w:lvl w:ilvl="0" w:tplc="CBBA1DA8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08" w:hanging="360"/>
      </w:pPr>
    </w:lvl>
    <w:lvl w:ilvl="2" w:tplc="0416001B" w:tentative="1">
      <w:start w:val="1"/>
      <w:numFmt w:val="lowerRoman"/>
      <w:lvlText w:val="%3."/>
      <w:lvlJc w:val="right"/>
      <w:pPr>
        <w:ind w:left="3228" w:hanging="180"/>
      </w:pPr>
    </w:lvl>
    <w:lvl w:ilvl="3" w:tplc="0416000F" w:tentative="1">
      <w:start w:val="1"/>
      <w:numFmt w:val="decimal"/>
      <w:lvlText w:val="%4."/>
      <w:lvlJc w:val="left"/>
      <w:pPr>
        <w:ind w:left="3948" w:hanging="360"/>
      </w:pPr>
    </w:lvl>
    <w:lvl w:ilvl="4" w:tplc="04160019" w:tentative="1">
      <w:start w:val="1"/>
      <w:numFmt w:val="lowerLetter"/>
      <w:lvlText w:val="%5."/>
      <w:lvlJc w:val="left"/>
      <w:pPr>
        <w:ind w:left="4668" w:hanging="360"/>
      </w:pPr>
    </w:lvl>
    <w:lvl w:ilvl="5" w:tplc="0416001B" w:tentative="1">
      <w:start w:val="1"/>
      <w:numFmt w:val="lowerRoman"/>
      <w:lvlText w:val="%6."/>
      <w:lvlJc w:val="right"/>
      <w:pPr>
        <w:ind w:left="5388" w:hanging="180"/>
      </w:pPr>
    </w:lvl>
    <w:lvl w:ilvl="6" w:tplc="0416000F" w:tentative="1">
      <w:start w:val="1"/>
      <w:numFmt w:val="decimal"/>
      <w:lvlText w:val="%7."/>
      <w:lvlJc w:val="left"/>
      <w:pPr>
        <w:ind w:left="6108" w:hanging="360"/>
      </w:pPr>
    </w:lvl>
    <w:lvl w:ilvl="7" w:tplc="04160019" w:tentative="1">
      <w:start w:val="1"/>
      <w:numFmt w:val="lowerLetter"/>
      <w:lvlText w:val="%8."/>
      <w:lvlJc w:val="left"/>
      <w:pPr>
        <w:ind w:left="6828" w:hanging="360"/>
      </w:pPr>
    </w:lvl>
    <w:lvl w:ilvl="8" w:tplc="0416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21E"/>
    <w:rsid w:val="00001A40"/>
    <w:rsid w:val="000175BD"/>
    <w:rsid w:val="00033A49"/>
    <w:rsid w:val="0003665A"/>
    <w:rsid w:val="00041936"/>
    <w:rsid w:val="000444E8"/>
    <w:rsid w:val="00064305"/>
    <w:rsid w:val="0007339D"/>
    <w:rsid w:val="00076719"/>
    <w:rsid w:val="00084C2B"/>
    <w:rsid w:val="000A35B3"/>
    <w:rsid w:val="000A4CD3"/>
    <w:rsid w:val="000C15C6"/>
    <w:rsid w:val="000C3A4E"/>
    <w:rsid w:val="000C501C"/>
    <w:rsid w:val="001262CB"/>
    <w:rsid w:val="001376AE"/>
    <w:rsid w:val="00146167"/>
    <w:rsid w:val="00164A3C"/>
    <w:rsid w:val="00186FD0"/>
    <w:rsid w:val="001A2E57"/>
    <w:rsid w:val="001B1847"/>
    <w:rsid w:val="001B66D0"/>
    <w:rsid w:val="001B6BE0"/>
    <w:rsid w:val="001F0B3E"/>
    <w:rsid w:val="00200E64"/>
    <w:rsid w:val="002115AB"/>
    <w:rsid w:val="00222029"/>
    <w:rsid w:val="0024045C"/>
    <w:rsid w:val="00240DB3"/>
    <w:rsid w:val="002426E0"/>
    <w:rsid w:val="002479F3"/>
    <w:rsid w:val="002519FC"/>
    <w:rsid w:val="00254450"/>
    <w:rsid w:val="00271017"/>
    <w:rsid w:val="00281016"/>
    <w:rsid w:val="002826E7"/>
    <w:rsid w:val="002A792E"/>
    <w:rsid w:val="002B32D9"/>
    <w:rsid w:val="002B7A3A"/>
    <w:rsid w:val="002D1E2E"/>
    <w:rsid w:val="002D5669"/>
    <w:rsid w:val="002E29C8"/>
    <w:rsid w:val="002F22D4"/>
    <w:rsid w:val="00306443"/>
    <w:rsid w:val="0032121E"/>
    <w:rsid w:val="00325E59"/>
    <w:rsid w:val="00334EE7"/>
    <w:rsid w:val="00360CAD"/>
    <w:rsid w:val="003726A8"/>
    <w:rsid w:val="00372EC8"/>
    <w:rsid w:val="00383D7C"/>
    <w:rsid w:val="00387F02"/>
    <w:rsid w:val="003C675C"/>
    <w:rsid w:val="003E0A02"/>
    <w:rsid w:val="00434ABF"/>
    <w:rsid w:val="00437E4C"/>
    <w:rsid w:val="0046433F"/>
    <w:rsid w:val="004772EF"/>
    <w:rsid w:val="004A1449"/>
    <w:rsid w:val="004A21B8"/>
    <w:rsid w:val="004A6E56"/>
    <w:rsid w:val="004B16F5"/>
    <w:rsid w:val="004B5C24"/>
    <w:rsid w:val="004C08D8"/>
    <w:rsid w:val="004D1063"/>
    <w:rsid w:val="00500448"/>
    <w:rsid w:val="00516FC4"/>
    <w:rsid w:val="00523CA5"/>
    <w:rsid w:val="00540161"/>
    <w:rsid w:val="00542378"/>
    <w:rsid w:val="0054263C"/>
    <w:rsid w:val="00550412"/>
    <w:rsid w:val="00551082"/>
    <w:rsid w:val="0055521A"/>
    <w:rsid w:val="00555C90"/>
    <w:rsid w:val="005568D9"/>
    <w:rsid w:val="00562D04"/>
    <w:rsid w:val="00563024"/>
    <w:rsid w:val="00565BF1"/>
    <w:rsid w:val="005707A9"/>
    <w:rsid w:val="00573788"/>
    <w:rsid w:val="00577DDF"/>
    <w:rsid w:val="005C0DBF"/>
    <w:rsid w:val="006077B3"/>
    <w:rsid w:val="006123D0"/>
    <w:rsid w:val="006244A2"/>
    <w:rsid w:val="00631FAD"/>
    <w:rsid w:val="00637987"/>
    <w:rsid w:val="00654630"/>
    <w:rsid w:val="0065763F"/>
    <w:rsid w:val="006614F7"/>
    <w:rsid w:val="00673E27"/>
    <w:rsid w:val="006923DD"/>
    <w:rsid w:val="00693414"/>
    <w:rsid w:val="00693A91"/>
    <w:rsid w:val="006A21F8"/>
    <w:rsid w:val="006A280C"/>
    <w:rsid w:val="006A3518"/>
    <w:rsid w:val="006B4AAF"/>
    <w:rsid w:val="006B548F"/>
    <w:rsid w:val="006B60CF"/>
    <w:rsid w:val="006C1566"/>
    <w:rsid w:val="00706AD1"/>
    <w:rsid w:val="007174B1"/>
    <w:rsid w:val="007207BC"/>
    <w:rsid w:val="0073550F"/>
    <w:rsid w:val="00740DA4"/>
    <w:rsid w:val="00744ED5"/>
    <w:rsid w:val="0074525F"/>
    <w:rsid w:val="00765AEB"/>
    <w:rsid w:val="00792904"/>
    <w:rsid w:val="00792F63"/>
    <w:rsid w:val="007971F7"/>
    <w:rsid w:val="007B134A"/>
    <w:rsid w:val="007C2986"/>
    <w:rsid w:val="007C4868"/>
    <w:rsid w:val="007D2753"/>
    <w:rsid w:val="007D492D"/>
    <w:rsid w:val="007E72F5"/>
    <w:rsid w:val="007E7F13"/>
    <w:rsid w:val="007F1723"/>
    <w:rsid w:val="00814751"/>
    <w:rsid w:val="008276F2"/>
    <w:rsid w:val="00852404"/>
    <w:rsid w:val="00854E5D"/>
    <w:rsid w:val="008600BA"/>
    <w:rsid w:val="00865546"/>
    <w:rsid w:val="008655AD"/>
    <w:rsid w:val="00877325"/>
    <w:rsid w:val="00877E34"/>
    <w:rsid w:val="008824D1"/>
    <w:rsid w:val="0088768F"/>
    <w:rsid w:val="00895530"/>
    <w:rsid w:val="00896F47"/>
    <w:rsid w:val="008A04FE"/>
    <w:rsid w:val="008B659A"/>
    <w:rsid w:val="008C6871"/>
    <w:rsid w:val="008D1442"/>
    <w:rsid w:val="00931E35"/>
    <w:rsid w:val="00964A5B"/>
    <w:rsid w:val="00966CAE"/>
    <w:rsid w:val="0097575D"/>
    <w:rsid w:val="0098191B"/>
    <w:rsid w:val="00983076"/>
    <w:rsid w:val="00984F46"/>
    <w:rsid w:val="00992A3B"/>
    <w:rsid w:val="00993AC3"/>
    <w:rsid w:val="009A338A"/>
    <w:rsid w:val="009A64FB"/>
    <w:rsid w:val="009B12F9"/>
    <w:rsid w:val="009B3D56"/>
    <w:rsid w:val="009B7A88"/>
    <w:rsid w:val="009B7B15"/>
    <w:rsid w:val="009C6704"/>
    <w:rsid w:val="009D1607"/>
    <w:rsid w:val="009F22D8"/>
    <w:rsid w:val="00A12681"/>
    <w:rsid w:val="00A2024C"/>
    <w:rsid w:val="00A2514D"/>
    <w:rsid w:val="00A30A6F"/>
    <w:rsid w:val="00A317F0"/>
    <w:rsid w:val="00A41A91"/>
    <w:rsid w:val="00A42EBD"/>
    <w:rsid w:val="00A676C3"/>
    <w:rsid w:val="00A80BF1"/>
    <w:rsid w:val="00A83765"/>
    <w:rsid w:val="00A87D8A"/>
    <w:rsid w:val="00AA1531"/>
    <w:rsid w:val="00AA2077"/>
    <w:rsid w:val="00AA5051"/>
    <w:rsid w:val="00AA5398"/>
    <w:rsid w:val="00AA573F"/>
    <w:rsid w:val="00AD23F6"/>
    <w:rsid w:val="00AF2304"/>
    <w:rsid w:val="00AF5642"/>
    <w:rsid w:val="00B00EC3"/>
    <w:rsid w:val="00B2062D"/>
    <w:rsid w:val="00B3660F"/>
    <w:rsid w:val="00B90FDC"/>
    <w:rsid w:val="00BB4A02"/>
    <w:rsid w:val="00BD668A"/>
    <w:rsid w:val="00BE68D3"/>
    <w:rsid w:val="00BF457F"/>
    <w:rsid w:val="00C126EF"/>
    <w:rsid w:val="00C13465"/>
    <w:rsid w:val="00C319D6"/>
    <w:rsid w:val="00C4172A"/>
    <w:rsid w:val="00C6150D"/>
    <w:rsid w:val="00C67220"/>
    <w:rsid w:val="00C7068C"/>
    <w:rsid w:val="00C7202D"/>
    <w:rsid w:val="00C77B17"/>
    <w:rsid w:val="00C82F6C"/>
    <w:rsid w:val="00C8637A"/>
    <w:rsid w:val="00CD075E"/>
    <w:rsid w:val="00CD13FA"/>
    <w:rsid w:val="00D17596"/>
    <w:rsid w:val="00D27901"/>
    <w:rsid w:val="00D320F8"/>
    <w:rsid w:val="00D3501E"/>
    <w:rsid w:val="00D52E90"/>
    <w:rsid w:val="00D53541"/>
    <w:rsid w:val="00DA312C"/>
    <w:rsid w:val="00DD08A8"/>
    <w:rsid w:val="00E436C4"/>
    <w:rsid w:val="00E513A7"/>
    <w:rsid w:val="00E619A6"/>
    <w:rsid w:val="00E7555F"/>
    <w:rsid w:val="00E940EF"/>
    <w:rsid w:val="00EB2D88"/>
    <w:rsid w:val="00EC3AC2"/>
    <w:rsid w:val="00EF1E5D"/>
    <w:rsid w:val="00EF583E"/>
    <w:rsid w:val="00F108C8"/>
    <w:rsid w:val="00F171FB"/>
    <w:rsid w:val="00F222A3"/>
    <w:rsid w:val="00F555C5"/>
    <w:rsid w:val="00F56780"/>
    <w:rsid w:val="00F94BC9"/>
    <w:rsid w:val="00F96261"/>
    <w:rsid w:val="00FA0726"/>
    <w:rsid w:val="00FB252B"/>
    <w:rsid w:val="00FB3DB9"/>
    <w:rsid w:val="00FB6691"/>
    <w:rsid w:val="00FD001F"/>
    <w:rsid w:val="00FD0546"/>
    <w:rsid w:val="00FF05AA"/>
    <w:rsid w:val="00FF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5:docId w15:val="{2E9E2AA4-40B8-40F4-A7DB-6249F5518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4">
    <w:name w:val="heading 4"/>
    <w:basedOn w:val="Normal"/>
    <w:next w:val="Normal"/>
    <w:link w:val="Ttulo4Char"/>
    <w:qFormat/>
    <w:rsid w:val="007B134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96F4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B4A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B4A02"/>
  </w:style>
  <w:style w:type="paragraph" w:styleId="Rodap">
    <w:name w:val="footer"/>
    <w:basedOn w:val="Normal"/>
    <w:link w:val="RodapChar"/>
    <w:uiPriority w:val="99"/>
    <w:unhideWhenUsed/>
    <w:rsid w:val="00BB4A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B4A02"/>
  </w:style>
  <w:style w:type="paragraph" w:styleId="Textodebalo">
    <w:name w:val="Balloon Text"/>
    <w:basedOn w:val="Normal"/>
    <w:link w:val="TextodebaloChar"/>
    <w:uiPriority w:val="99"/>
    <w:semiHidden/>
    <w:unhideWhenUsed/>
    <w:rsid w:val="00334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4EE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31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comgrade">
    <w:name w:val="Table Grid"/>
    <w:basedOn w:val="Tabelanormal"/>
    <w:uiPriority w:val="59"/>
    <w:rsid w:val="00792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utput">
    <w:name w:val="output"/>
    <w:basedOn w:val="Fontepargpadro"/>
    <w:rsid w:val="00FF05AA"/>
  </w:style>
  <w:style w:type="character" w:customStyle="1" w:styleId="Ttulo4Char">
    <w:name w:val="Título 4 Char"/>
    <w:basedOn w:val="Fontepargpadro"/>
    <w:link w:val="Ttulo4"/>
    <w:rsid w:val="007B134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96F4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Recuodecorpodetexto2">
    <w:name w:val="Body Text Indent 2"/>
    <w:basedOn w:val="Normal"/>
    <w:link w:val="Recuodecorpodetexto2Char"/>
    <w:rsid w:val="00896F47"/>
    <w:pPr>
      <w:spacing w:after="0" w:line="240" w:lineRule="auto"/>
      <w:ind w:left="993" w:firstLine="708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96F4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lma.araujo\AppData\Local\Microsoft\Windows\Temporary%20Internet%20Files\Content.IE5\4QO7G8TO\Papel%20Of&#237;cio%20com%20Bras&#227;o%20de%20Armas%20e%20Logo%20da%20CLDF%20-%20COLORI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F2E9E-F4BC-4A24-B7E6-90567B203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Ofício com Brasão de Armas e Logo da CLDF - COLORIDO</Template>
  <TotalTime>3</TotalTime>
  <Pages>1</Pages>
  <Words>84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Nilma Silva Araujo</dc:creator>
  <cp:lastModifiedBy>Matheus Ferraz Oliveira Guedes</cp:lastModifiedBy>
  <cp:revision>4</cp:revision>
  <cp:lastPrinted>2017-04-17T14:06:00Z</cp:lastPrinted>
  <dcterms:created xsi:type="dcterms:W3CDTF">2017-04-17T14:06:00Z</dcterms:created>
  <dcterms:modified xsi:type="dcterms:W3CDTF">2017-04-19T17:19:00Z</dcterms:modified>
</cp:coreProperties>
</file>